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A4975" w14:textId="77777777" w:rsidR="0008143A" w:rsidRDefault="0008143A" w:rsidP="0008143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MARKLAYE</w:t>
      </w:r>
      <w:r>
        <w:rPr>
          <w:rFonts w:cs="Times New Roman"/>
          <w:szCs w:val="24"/>
        </w:rPr>
        <w:t xml:space="preserve">        (fl.1483)</w:t>
      </w:r>
    </w:p>
    <w:p w14:paraId="2330DAD5" w14:textId="77777777" w:rsidR="0008143A" w:rsidRDefault="0008143A" w:rsidP="0008143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Eynesford</w:t>
      </w:r>
      <w:proofErr w:type="spellEnd"/>
      <w:r>
        <w:rPr>
          <w:rFonts w:cs="Times New Roman"/>
          <w:szCs w:val="24"/>
        </w:rPr>
        <w:t xml:space="preserve">, Kent. </w:t>
      </w:r>
      <w:proofErr w:type="spellStart"/>
      <w:r>
        <w:rPr>
          <w:rFonts w:cs="Times New Roman"/>
          <w:szCs w:val="24"/>
        </w:rPr>
        <w:t>Labourer</w:t>
      </w:r>
      <w:proofErr w:type="spellEnd"/>
      <w:r>
        <w:rPr>
          <w:rFonts w:cs="Times New Roman"/>
          <w:szCs w:val="24"/>
        </w:rPr>
        <w:t>.</w:t>
      </w:r>
    </w:p>
    <w:p w14:paraId="2447E23D" w14:textId="77777777" w:rsidR="0008143A" w:rsidRDefault="0008143A" w:rsidP="0008143A">
      <w:pPr>
        <w:pStyle w:val="NoSpacing"/>
        <w:jc w:val="both"/>
        <w:rPr>
          <w:rFonts w:cs="Times New Roman"/>
          <w:szCs w:val="24"/>
        </w:rPr>
      </w:pPr>
    </w:p>
    <w:p w14:paraId="74BF1539" w14:textId="77777777" w:rsidR="0008143A" w:rsidRDefault="0008143A" w:rsidP="0008143A">
      <w:pPr>
        <w:pStyle w:val="NoSpacing"/>
        <w:jc w:val="both"/>
        <w:rPr>
          <w:rFonts w:cs="Times New Roman"/>
          <w:szCs w:val="24"/>
        </w:rPr>
      </w:pPr>
    </w:p>
    <w:p w14:paraId="619E2E75" w14:textId="77777777" w:rsidR="0008143A" w:rsidRDefault="0008143A" w:rsidP="0008143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Lucas Slayman(q.v.) brought a plaint of debt against him and four others.</w:t>
      </w:r>
    </w:p>
    <w:p w14:paraId="0C6916FF" w14:textId="77777777" w:rsidR="0008143A" w:rsidRDefault="0008143A" w:rsidP="0008143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36A3FBF8" w14:textId="77777777" w:rsidR="0008143A" w:rsidRDefault="0008143A" w:rsidP="0008143A">
      <w:pPr>
        <w:pStyle w:val="NoSpacing"/>
        <w:jc w:val="both"/>
        <w:rPr>
          <w:rFonts w:cs="Times New Roman"/>
          <w:szCs w:val="24"/>
        </w:rPr>
      </w:pPr>
    </w:p>
    <w:p w14:paraId="4C062FEF" w14:textId="77777777" w:rsidR="0008143A" w:rsidRDefault="0008143A" w:rsidP="0008143A">
      <w:pPr>
        <w:pStyle w:val="NoSpacing"/>
        <w:jc w:val="both"/>
        <w:rPr>
          <w:rFonts w:cs="Times New Roman"/>
          <w:szCs w:val="24"/>
        </w:rPr>
      </w:pPr>
    </w:p>
    <w:p w14:paraId="2469D1AC" w14:textId="77777777" w:rsidR="0008143A" w:rsidRDefault="0008143A" w:rsidP="0008143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8 April 2025</w:t>
      </w:r>
    </w:p>
    <w:p w14:paraId="1C4D70F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61CE4" w14:textId="77777777" w:rsidR="0008143A" w:rsidRDefault="0008143A" w:rsidP="009139A6">
      <w:r>
        <w:separator/>
      </w:r>
    </w:p>
  </w:endnote>
  <w:endnote w:type="continuationSeparator" w:id="0">
    <w:p w14:paraId="27E74F0B" w14:textId="77777777" w:rsidR="0008143A" w:rsidRDefault="0008143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692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1BF1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F27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DB8AD" w14:textId="77777777" w:rsidR="0008143A" w:rsidRDefault="0008143A" w:rsidP="009139A6">
      <w:r>
        <w:separator/>
      </w:r>
    </w:p>
  </w:footnote>
  <w:footnote w:type="continuationSeparator" w:id="0">
    <w:p w14:paraId="02F19271" w14:textId="77777777" w:rsidR="0008143A" w:rsidRDefault="0008143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C1CE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34F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DC1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43A"/>
    <w:rsid w:val="000666E0"/>
    <w:rsid w:val="0008143A"/>
    <w:rsid w:val="000A2E7A"/>
    <w:rsid w:val="001307AC"/>
    <w:rsid w:val="00190DFA"/>
    <w:rsid w:val="002510B7"/>
    <w:rsid w:val="00270799"/>
    <w:rsid w:val="002737D5"/>
    <w:rsid w:val="00357E4A"/>
    <w:rsid w:val="00502B78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836CF"/>
  <w15:chartTrackingRefBased/>
  <w15:docId w15:val="{B4A767B5-44EB-485F-9A17-DE0CA8D54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814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2025-04-24T10:04:00Z</dcterms:created>
  <dcterms:modified xsi:type="dcterms:W3CDTF">2025-04-24T10:05:00Z</dcterms:modified>
</cp:coreProperties>
</file>